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68678" w14:textId="77777777" w:rsidR="001960DB" w:rsidRDefault="001960DB" w:rsidP="001960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MARIAT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E81781D" w14:textId="77777777" w:rsidR="001960DB" w:rsidRDefault="001960DB" w:rsidP="001960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Stroud, Gloucestershire. </w:t>
      </w:r>
      <w:proofErr w:type="spellStart"/>
      <w:r>
        <w:rPr>
          <w:rFonts w:ascii="Times New Roman" w:hAnsi="Times New Roman" w:cs="Times New Roman"/>
        </w:rPr>
        <w:t>Clothman</w:t>
      </w:r>
      <w:proofErr w:type="spellEnd"/>
      <w:r>
        <w:rPr>
          <w:rFonts w:ascii="Times New Roman" w:hAnsi="Times New Roman" w:cs="Times New Roman"/>
        </w:rPr>
        <w:t>.</w:t>
      </w:r>
    </w:p>
    <w:p w14:paraId="47E9FE86" w14:textId="77777777" w:rsidR="001960DB" w:rsidRDefault="001960DB" w:rsidP="001960DB">
      <w:pPr>
        <w:rPr>
          <w:rFonts w:ascii="Times New Roman" w:hAnsi="Times New Roman" w:cs="Times New Roman"/>
        </w:rPr>
      </w:pPr>
    </w:p>
    <w:p w14:paraId="76D63C9C" w14:textId="77777777" w:rsidR="001960DB" w:rsidRDefault="001960DB" w:rsidP="001960DB">
      <w:pPr>
        <w:rPr>
          <w:rFonts w:ascii="Times New Roman" w:hAnsi="Times New Roman" w:cs="Times New Roman"/>
        </w:rPr>
      </w:pPr>
    </w:p>
    <w:p w14:paraId="13E01606" w14:textId="77777777" w:rsidR="001960DB" w:rsidRDefault="001960DB" w:rsidP="001960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Pynnok</w:t>
      </w:r>
      <w:proofErr w:type="spellEnd"/>
      <w:r>
        <w:rPr>
          <w:rFonts w:ascii="Times New Roman" w:hAnsi="Times New Roman" w:cs="Times New Roman"/>
        </w:rPr>
        <w:t xml:space="preserve"> of Burford, Oxfordshire(q.v.), brought a plaint if debt against</w:t>
      </w:r>
    </w:p>
    <w:p w14:paraId="16B9A6A5" w14:textId="77777777" w:rsidR="001960DB" w:rsidRDefault="001960DB" w:rsidP="001960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 and Richard </w:t>
      </w:r>
      <w:proofErr w:type="spellStart"/>
      <w:r>
        <w:rPr>
          <w:rFonts w:ascii="Times New Roman" w:hAnsi="Times New Roman" w:cs="Times New Roman"/>
        </w:rPr>
        <w:t>Mariat</w:t>
      </w:r>
      <w:proofErr w:type="spellEnd"/>
      <w:r>
        <w:rPr>
          <w:rFonts w:ascii="Times New Roman" w:hAnsi="Times New Roman" w:cs="Times New Roman"/>
        </w:rPr>
        <w:t xml:space="preserve"> of Stroud(q.v.).</w:t>
      </w:r>
    </w:p>
    <w:p w14:paraId="6B3ABFD6" w14:textId="77777777" w:rsidR="001960DB" w:rsidRDefault="001960DB" w:rsidP="001960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2018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7DE61EA" w14:textId="77777777" w:rsidR="001960DB" w:rsidRDefault="001960DB" w:rsidP="001960DB">
      <w:pPr>
        <w:rPr>
          <w:rFonts w:ascii="Times New Roman" w:hAnsi="Times New Roman" w:cs="Times New Roman"/>
        </w:rPr>
      </w:pPr>
    </w:p>
    <w:p w14:paraId="395F1A83" w14:textId="77777777" w:rsidR="001960DB" w:rsidRDefault="001960DB" w:rsidP="001960DB">
      <w:pPr>
        <w:rPr>
          <w:rFonts w:ascii="Times New Roman" w:hAnsi="Times New Roman" w:cs="Times New Roman"/>
        </w:rPr>
      </w:pPr>
    </w:p>
    <w:p w14:paraId="1088D887" w14:textId="77777777" w:rsidR="001960DB" w:rsidRDefault="001960DB" w:rsidP="001960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October 2018</w:t>
      </w:r>
    </w:p>
    <w:p w14:paraId="76FC440B" w14:textId="77777777" w:rsidR="006B2F86" w:rsidRPr="00E71FC3" w:rsidRDefault="001960D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11CA4" w14:textId="77777777" w:rsidR="001960DB" w:rsidRDefault="001960DB" w:rsidP="00E71FC3">
      <w:r>
        <w:separator/>
      </w:r>
    </w:p>
  </w:endnote>
  <w:endnote w:type="continuationSeparator" w:id="0">
    <w:p w14:paraId="691DFD91" w14:textId="77777777" w:rsidR="001960DB" w:rsidRDefault="001960D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05E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B4E96" w14:textId="77777777" w:rsidR="001960DB" w:rsidRDefault="001960DB" w:rsidP="00E71FC3">
      <w:r>
        <w:separator/>
      </w:r>
    </w:p>
  </w:footnote>
  <w:footnote w:type="continuationSeparator" w:id="0">
    <w:p w14:paraId="1380E8DE" w14:textId="77777777" w:rsidR="001960DB" w:rsidRDefault="001960D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0DB"/>
    <w:rsid w:val="001960D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BAC7F"/>
  <w15:chartTrackingRefBased/>
  <w15:docId w15:val="{E24AE635-481C-4191-99EF-F02706DC3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60D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960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2018-11-20T22:09:00Z</dcterms:created>
  <dcterms:modified xsi:type="dcterms:W3CDTF">2018-11-20T22:09:00Z</dcterms:modified>
</cp:coreProperties>
</file>